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2221810B" w:rsidR="00C44B8B" w:rsidRPr="0052681C" w:rsidRDefault="003C062C" w:rsidP="0073740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</w:t>
            </w:r>
            <w:r w:rsidR="0058138D" w:rsidRPr="0058138D">
              <w:rPr>
                <w:b/>
                <w:sz w:val="26"/>
                <w:szCs w:val="26"/>
              </w:rPr>
              <w:t>_</w:t>
            </w:r>
            <w:r w:rsidR="00737401">
              <w:rPr>
                <w:b/>
                <w:sz w:val="26"/>
                <w:szCs w:val="26"/>
              </w:rPr>
              <w:t>319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6C0E10A3" w:rsidR="00C44B8B" w:rsidRPr="00737401" w:rsidRDefault="0082569E" w:rsidP="0073740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 w:rsidRPr="0082569E">
              <w:rPr>
                <w:b/>
                <w:sz w:val="26"/>
                <w:szCs w:val="26"/>
                <w:lang w:val="en-US"/>
              </w:rPr>
              <w:t>23268</w:t>
            </w:r>
            <w:r w:rsidR="00737401">
              <w:rPr>
                <w:b/>
                <w:sz w:val="26"/>
                <w:szCs w:val="26"/>
              </w:rPr>
              <w:t>12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B" w14:textId="2855B883" w:rsidR="00612811" w:rsidRPr="00B5764B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41419B" w:rsidRPr="0041419B">
        <w:rPr>
          <w:b/>
          <w:bCs/>
          <w:sz w:val="26"/>
          <w:szCs w:val="26"/>
        </w:rPr>
        <w:t>арматуры к СИП</w:t>
      </w:r>
      <w:r w:rsidR="0041419B">
        <w:rPr>
          <w:b/>
          <w:bCs/>
          <w:sz w:val="26"/>
          <w:szCs w:val="26"/>
        </w:rPr>
        <w:t xml:space="preserve"> </w:t>
      </w:r>
      <w:r w:rsidR="00FA14B0">
        <w:rPr>
          <w:b/>
          <w:sz w:val="26"/>
          <w:szCs w:val="26"/>
        </w:rPr>
        <w:t>(</w:t>
      </w:r>
      <w:r w:rsidR="00F011FC" w:rsidRPr="00F011FC">
        <w:rPr>
          <w:b/>
          <w:sz w:val="26"/>
          <w:szCs w:val="26"/>
        </w:rPr>
        <w:t>КНА-</w:t>
      </w:r>
      <w:r w:rsidR="00737401">
        <w:rPr>
          <w:b/>
          <w:sz w:val="26"/>
          <w:szCs w:val="26"/>
        </w:rPr>
        <w:t>16</w:t>
      </w:r>
      <w:bookmarkStart w:id="0" w:name="_GoBack"/>
      <w:bookmarkEnd w:id="0"/>
      <w:r w:rsidR="00FA14B0"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B5764B">
        <w:rPr>
          <w:b/>
          <w:sz w:val="26"/>
          <w:szCs w:val="26"/>
          <w:u w:val="single"/>
        </w:rPr>
        <w:t>В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774DE76" w14:textId="77777777" w:rsidR="00FB11A3" w:rsidRPr="0052681C" w:rsidRDefault="00FB11A3" w:rsidP="00FB11A3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FB11A3" w:rsidRPr="00265BDD" w14:paraId="75C0F977" w14:textId="77777777" w:rsidTr="00B03266">
        <w:tc>
          <w:tcPr>
            <w:tcW w:w="3652" w:type="dxa"/>
            <w:shd w:val="clear" w:color="auto" w:fill="auto"/>
          </w:tcPr>
          <w:p w14:paraId="6E13EFFB" w14:textId="77777777" w:rsidR="00FB11A3" w:rsidRPr="00265BDD" w:rsidRDefault="00FB11A3" w:rsidP="00B03266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DEA6F6A" w14:textId="77777777" w:rsidR="00FB11A3" w:rsidRPr="00265BDD" w:rsidRDefault="00FB11A3" w:rsidP="00B03266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B11A3" w:rsidRPr="00265BDD" w14:paraId="064554E0" w14:textId="77777777" w:rsidTr="00B03266">
        <w:tc>
          <w:tcPr>
            <w:tcW w:w="3652" w:type="dxa"/>
            <w:shd w:val="clear" w:color="auto" w:fill="auto"/>
          </w:tcPr>
          <w:p w14:paraId="072F40C5" w14:textId="50EE063B" w:rsidR="00FB11A3" w:rsidRPr="00911790" w:rsidRDefault="00FB11A3" w:rsidP="00737401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FB11A3">
              <w:t>КНА-</w:t>
            </w:r>
            <w:r w:rsidR="00737401">
              <w:t>16</w:t>
            </w:r>
          </w:p>
        </w:tc>
        <w:tc>
          <w:tcPr>
            <w:tcW w:w="6252" w:type="dxa"/>
            <w:shd w:val="clear" w:color="auto" w:fill="auto"/>
          </w:tcPr>
          <w:p w14:paraId="3AD486D4" w14:textId="3997F844" w:rsidR="00FB11A3" w:rsidRPr="00E41460" w:rsidRDefault="00FB11A3" w:rsidP="00B03266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FB11A3">
              <w:rPr>
                <w:color w:val="000000"/>
                <w:szCs w:val="19"/>
                <w:shd w:val="clear" w:color="auto" w:fill="FFFFFF"/>
              </w:rPr>
              <w:t>Согласно СТО 34.01-2.2-006-2015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FB11A3">
              <w:rPr>
                <w:color w:val="000000"/>
                <w:szCs w:val="19"/>
                <w:shd w:val="clear" w:color="auto" w:fill="FFFFFF"/>
              </w:rPr>
              <w:t xml:space="preserve"> Соединительная арматура</w:t>
            </w:r>
          </w:p>
        </w:tc>
      </w:tr>
    </w:tbl>
    <w:p w14:paraId="7FB20F3E" w14:textId="77777777" w:rsidR="00A34829" w:rsidRPr="00FB11A3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</w:rPr>
      </w:pPr>
    </w:p>
    <w:p w14:paraId="6CFFAEF7" w14:textId="77777777" w:rsidR="00A34829" w:rsidRPr="00FB11A3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</w:rPr>
      </w:pPr>
    </w:p>
    <w:p w14:paraId="4AB1BB1A" w14:textId="77777777" w:rsidR="00FB11A3" w:rsidRPr="004D4E32" w:rsidRDefault="00FB11A3" w:rsidP="00FB11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1F63A5D2" w14:textId="77777777" w:rsidR="00FB11A3" w:rsidRDefault="00FB11A3" w:rsidP="00FB11A3">
      <w:pPr>
        <w:pStyle w:val="ad"/>
        <w:numPr>
          <w:ilvl w:val="1"/>
          <w:numId w:val="1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4CDD26CE" w14:textId="77777777" w:rsidR="00FB11A3" w:rsidRPr="00612811" w:rsidRDefault="00FB11A3" w:rsidP="00FB11A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B268B8B" w14:textId="7C520A19" w:rsidR="00FB11A3" w:rsidRPr="00A44491" w:rsidRDefault="00FB11A3" w:rsidP="00FB11A3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1E1052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70C4441C" w14:textId="1DABFD11" w:rsidR="00FB11A3" w:rsidRDefault="00FB11A3" w:rsidP="00FB11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3475E69A" w14:textId="77777777" w:rsidR="00FB11A3" w:rsidRDefault="00FB11A3" w:rsidP="00FB11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2A1C624F" w14:textId="77777777" w:rsidR="00FB11A3" w:rsidRPr="00DE1E02" w:rsidRDefault="00FB11A3" w:rsidP="00FB11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1DF44BAA" w14:textId="77777777" w:rsidR="00FB11A3" w:rsidRDefault="00FB11A3" w:rsidP="00FB11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0077FDD" w14:textId="77777777" w:rsidR="00FB11A3" w:rsidRPr="004D4E32" w:rsidRDefault="00FB11A3" w:rsidP="00FB11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AC12995" w14:textId="77777777" w:rsidR="00FB11A3" w:rsidRPr="00DE1E02" w:rsidRDefault="00FB11A3" w:rsidP="00FB11A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5F653356" w14:textId="77777777" w:rsidR="00FB11A3" w:rsidRDefault="00FB11A3" w:rsidP="00FB11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6F4DF9" w14:textId="77777777" w:rsidR="00FB11A3" w:rsidRDefault="00FB11A3" w:rsidP="00FB11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10F1A3A" w14:textId="77777777" w:rsidR="00FB11A3" w:rsidRPr="004D4E32" w:rsidRDefault="00FB11A3" w:rsidP="00FB11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B6E1BED" w14:textId="77777777" w:rsidR="00FB11A3" w:rsidRPr="00DE1E02" w:rsidRDefault="00FB11A3" w:rsidP="00FB11A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A3252D9" w14:textId="77777777" w:rsidR="00FB11A3" w:rsidRPr="00612811" w:rsidRDefault="00FB11A3" w:rsidP="00FB11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7A1437E" w14:textId="77777777" w:rsidR="00FB11A3" w:rsidRPr="004D4E32" w:rsidRDefault="00FB11A3" w:rsidP="00FB11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00A731F0" w14:textId="77777777" w:rsidR="00FB11A3" w:rsidRPr="00530F83" w:rsidRDefault="00FB11A3" w:rsidP="00FB11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29336CBA" w14:textId="77777777" w:rsidR="00FB11A3" w:rsidRPr="00A74D8D" w:rsidRDefault="00FB11A3" w:rsidP="00FB11A3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4DED950" w14:textId="77777777" w:rsidR="00FB11A3" w:rsidRPr="00A74D8D" w:rsidRDefault="00FB11A3" w:rsidP="00FB11A3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443AAD0" w14:textId="33DBEF37" w:rsidR="00FB11A3" w:rsidRPr="00F64478" w:rsidRDefault="00FB11A3" w:rsidP="00FB11A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12FCE078" w14:textId="77777777" w:rsidR="00FB11A3" w:rsidRDefault="00FB11A3" w:rsidP="00FB11A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A3C10CC" w14:textId="77777777" w:rsidR="00FB11A3" w:rsidRPr="00BB6EA4" w:rsidRDefault="00FB11A3" w:rsidP="00FB11A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D5D143D" w14:textId="77777777" w:rsidR="00FB11A3" w:rsidRDefault="00FB11A3" w:rsidP="00FB11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6DE2F7E" w14:textId="77777777" w:rsidR="00FB11A3" w:rsidRDefault="00FB11A3" w:rsidP="00FB11A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4D0CB9F" w14:textId="77777777" w:rsidR="00FB11A3" w:rsidRDefault="00FB11A3" w:rsidP="00FB11A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92033E1" w14:textId="77777777" w:rsidR="00FB11A3" w:rsidRDefault="00FB11A3" w:rsidP="00FB11A3">
      <w:pPr>
        <w:rPr>
          <w:sz w:val="26"/>
          <w:szCs w:val="26"/>
        </w:rPr>
      </w:pPr>
    </w:p>
    <w:p w14:paraId="43732384" w14:textId="77777777" w:rsidR="00FB11A3" w:rsidRDefault="00FB11A3" w:rsidP="00FB11A3">
      <w:pPr>
        <w:rPr>
          <w:sz w:val="26"/>
          <w:szCs w:val="26"/>
        </w:rPr>
      </w:pPr>
    </w:p>
    <w:p w14:paraId="3326648F" w14:textId="77777777" w:rsidR="00FB11A3" w:rsidRDefault="00FB11A3" w:rsidP="00FB11A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2EC811D" w14:textId="77777777" w:rsidR="00FB11A3" w:rsidRDefault="00FB11A3" w:rsidP="00FB11A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6221419" w14:textId="77777777" w:rsidR="00FB11A3" w:rsidRDefault="00FB11A3" w:rsidP="00FB11A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469BF67" w14:textId="77777777" w:rsidR="00FB11A3" w:rsidRPr="00612811" w:rsidRDefault="00FB11A3" w:rsidP="00FB11A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7E08E5C" w14:textId="77777777" w:rsidR="00FB11A3" w:rsidRPr="00612811" w:rsidRDefault="00FB11A3" w:rsidP="00FB11A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326931" w14:textId="77777777" w:rsidR="008A5CA5" w:rsidRPr="00CB6078" w:rsidRDefault="008A5CA5" w:rsidP="00FB11A3">
      <w:pPr>
        <w:pStyle w:val="ad"/>
        <w:tabs>
          <w:tab w:val="left" w:pos="993"/>
        </w:tabs>
        <w:spacing w:line="276" w:lineRule="auto"/>
        <w:ind w:left="630"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98DCC0" w14:textId="77777777" w:rsidR="00C07782" w:rsidRDefault="00C07782">
      <w:r>
        <w:separator/>
      </w:r>
    </w:p>
  </w:endnote>
  <w:endnote w:type="continuationSeparator" w:id="0">
    <w:p w14:paraId="02409880" w14:textId="77777777" w:rsidR="00C07782" w:rsidRDefault="00C07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873AE0" w14:textId="77777777" w:rsidR="00C07782" w:rsidRDefault="00C07782">
      <w:r>
        <w:separator/>
      </w:r>
    </w:p>
  </w:footnote>
  <w:footnote w:type="continuationSeparator" w:id="0">
    <w:p w14:paraId="71C7A735" w14:textId="77777777" w:rsidR="00C07782" w:rsidRDefault="00C077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7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95" w:hanging="360"/>
      </w:pPr>
    </w:lvl>
    <w:lvl w:ilvl="2">
      <w:start w:val="1"/>
      <w:numFmt w:val="decimal"/>
      <w:lvlText w:val="%1.%2.%3"/>
      <w:lvlJc w:val="left"/>
      <w:pPr>
        <w:ind w:left="2990" w:hanging="720"/>
      </w:pPr>
    </w:lvl>
    <w:lvl w:ilvl="3">
      <w:start w:val="1"/>
      <w:numFmt w:val="decimal"/>
      <w:lvlText w:val="%1.%2.%3.%4"/>
      <w:lvlJc w:val="left"/>
      <w:pPr>
        <w:ind w:left="4125" w:hanging="720"/>
      </w:pPr>
    </w:lvl>
    <w:lvl w:ilvl="4">
      <w:start w:val="1"/>
      <w:numFmt w:val="decimal"/>
      <w:lvlText w:val="%1.%2.%3.%4.%5"/>
      <w:lvlJc w:val="left"/>
      <w:pPr>
        <w:ind w:left="5620" w:hanging="1080"/>
      </w:pPr>
    </w:lvl>
    <w:lvl w:ilvl="5">
      <w:start w:val="1"/>
      <w:numFmt w:val="decimal"/>
      <w:lvlText w:val="%1.%2.%3.%4.%5.%6"/>
      <w:lvlJc w:val="left"/>
      <w:pPr>
        <w:ind w:left="6755" w:hanging="1080"/>
      </w:pPr>
    </w:lvl>
    <w:lvl w:ilvl="6">
      <w:start w:val="1"/>
      <w:numFmt w:val="decimal"/>
      <w:lvlText w:val="%1.%2.%3.%4.%5.%6.%7"/>
      <w:lvlJc w:val="left"/>
      <w:pPr>
        <w:ind w:left="8250" w:hanging="1440"/>
      </w:pPr>
    </w:lvl>
    <w:lvl w:ilvl="7">
      <w:start w:val="1"/>
      <w:numFmt w:val="decimal"/>
      <w:lvlText w:val="%1.%2.%3.%4.%5.%6.%7.%8"/>
      <w:lvlJc w:val="left"/>
      <w:pPr>
        <w:ind w:left="9385" w:hanging="1440"/>
      </w:pPr>
    </w:lvl>
    <w:lvl w:ilvl="8">
      <w:start w:val="1"/>
      <w:numFmt w:val="decimal"/>
      <w:lvlText w:val="%1.%2.%3.%4.%5.%6.%7.%8.%9"/>
      <w:lvlJc w:val="left"/>
      <w:pPr>
        <w:ind w:left="10880" w:hanging="1800"/>
      </w:pPr>
    </w:lvl>
  </w:abstractNum>
  <w:abstractNum w:abstractNumId="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20104AF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6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1B65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1052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2482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419B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2631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2FB8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7401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69E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4BF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661F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64B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8A2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782"/>
    <w:rsid w:val="00C07D2C"/>
    <w:rsid w:val="00C12368"/>
    <w:rsid w:val="00C12BC9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70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14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71CA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7F4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1FC"/>
    <w:rsid w:val="00F02162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4D0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1E92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1A3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4D76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07277-0955-4839-B12E-8C8C8A62A2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9323EF-FCCD-44E7-9054-61F373FCB1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70B7C3-5EA9-4E23-A7DA-B7CD100EE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Клементьев</dc:creator>
  <cp:lastModifiedBy>Клементьев</cp:lastModifiedBy>
  <cp:revision>3</cp:revision>
  <cp:lastPrinted>2010-09-30T14:29:00Z</cp:lastPrinted>
  <dcterms:created xsi:type="dcterms:W3CDTF">2018-06-29T09:54:00Z</dcterms:created>
  <dcterms:modified xsi:type="dcterms:W3CDTF">2018-06-29T09:54:00Z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